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51744C" w14:textId="6FAAFFAF" w:rsidR="00B459D9" w:rsidRDefault="005C46E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AMERIK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74E1AD01" w14:textId="77777777" w:rsidR="005C46E5" w:rsidRDefault="005C46E5" w:rsidP="009139A6">
      <w:pPr>
        <w:pStyle w:val="NoSpacing"/>
        <w:rPr>
          <w:rFonts w:cs="Times New Roman"/>
          <w:szCs w:val="24"/>
        </w:rPr>
      </w:pPr>
    </w:p>
    <w:p w14:paraId="58CD401B" w14:textId="77777777" w:rsidR="005C46E5" w:rsidRDefault="005C46E5" w:rsidP="009139A6">
      <w:pPr>
        <w:pStyle w:val="NoSpacing"/>
        <w:rPr>
          <w:rFonts w:cs="Times New Roman"/>
          <w:szCs w:val="24"/>
        </w:rPr>
      </w:pPr>
    </w:p>
    <w:p w14:paraId="76F29D57" w14:textId="461FD5AD" w:rsidR="005C46E5" w:rsidRDefault="005C46E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Sep.1485</w:t>
      </w:r>
      <w:r>
        <w:rPr>
          <w:rFonts w:cs="Times New Roman"/>
          <w:szCs w:val="24"/>
        </w:rPr>
        <w:tab/>
        <w:t>He was appointed controller of the great and petty customs in the port of</w:t>
      </w:r>
    </w:p>
    <w:p w14:paraId="34FCEFCF" w14:textId="5F4E001B" w:rsidR="005C46E5" w:rsidRDefault="005C46E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Bridgewater.      (C.P.R. 1485-94 p.82)</w:t>
      </w:r>
    </w:p>
    <w:p w14:paraId="5E0051E7" w14:textId="77777777" w:rsidR="005C46E5" w:rsidRDefault="005C46E5" w:rsidP="009139A6">
      <w:pPr>
        <w:pStyle w:val="NoSpacing"/>
        <w:rPr>
          <w:rFonts w:cs="Times New Roman"/>
          <w:szCs w:val="24"/>
        </w:rPr>
      </w:pPr>
    </w:p>
    <w:p w14:paraId="04C4C29D" w14:textId="77777777" w:rsidR="005C46E5" w:rsidRDefault="005C46E5" w:rsidP="009139A6">
      <w:pPr>
        <w:pStyle w:val="NoSpacing"/>
        <w:rPr>
          <w:rFonts w:cs="Times New Roman"/>
          <w:szCs w:val="24"/>
        </w:rPr>
      </w:pPr>
    </w:p>
    <w:p w14:paraId="14D2F756" w14:textId="3CB5E439" w:rsidR="005C46E5" w:rsidRDefault="005C46E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October 2024</w:t>
      </w:r>
    </w:p>
    <w:p w14:paraId="2E592ABE" w14:textId="77777777" w:rsidR="005C46E5" w:rsidRPr="005C46E5" w:rsidRDefault="005C46E5" w:rsidP="009139A6">
      <w:pPr>
        <w:pStyle w:val="NoSpacing"/>
        <w:rPr>
          <w:rFonts w:cs="Times New Roman"/>
          <w:szCs w:val="24"/>
        </w:rPr>
      </w:pPr>
    </w:p>
    <w:sectPr w:rsidR="005C46E5" w:rsidRPr="005C46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A2C555" w14:textId="77777777" w:rsidR="00B459D9" w:rsidRDefault="00B459D9" w:rsidP="009139A6">
      <w:r>
        <w:separator/>
      </w:r>
    </w:p>
  </w:endnote>
  <w:endnote w:type="continuationSeparator" w:id="0">
    <w:p w14:paraId="4726164C" w14:textId="77777777" w:rsidR="00B459D9" w:rsidRDefault="00B459D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A2A3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EB92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292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0A7C55" w14:textId="77777777" w:rsidR="00B459D9" w:rsidRDefault="00B459D9" w:rsidP="009139A6">
      <w:r>
        <w:separator/>
      </w:r>
    </w:p>
  </w:footnote>
  <w:footnote w:type="continuationSeparator" w:id="0">
    <w:p w14:paraId="0D81F2F4" w14:textId="77777777" w:rsidR="00B459D9" w:rsidRDefault="00B459D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BD9B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5D1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A2D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9D9"/>
    <w:rsid w:val="000666E0"/>
    <w:rsid w:val="002510B7"/>
    <w:rsid w:val="00270799"/>
    <w:rsid w:val="003A3164"/>
    <w:rsid w:val="005C130B"/>
    <w:rsid w:val="005C46E5"/>
    <w:rsid w:val="00826F5C"/>
    <w:rsid w:val="009139A6"/>
    <w:rsid w:val="009411C2"/>
    <w:rsid w:val="009448BB"/>
    <w:rsid w:val="00947624"/>
    <w:rsid w:val="00A3176C"/>
    <w:rsid w:val="00AE65F8"/>
    <w:rsid w:val="00B459D9"/>
    <w:rsid w:val="00BA00AB"/>
    <w:rsid w:val="00C71834"/>
    <w:rsid w:val="00CB4ED9"/>
    <w:rsid w:val="00E61DA6"/>
    <w:rsid w:val="00EB3209"/>
    <w:rsid w:val="00EB4CD8"/>
    <w:rsid w:val="00F41096"/>
    <w:rsid w:val="00F42FB5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9D3E6"/>
  <w15:chartTrackingRefBased/>
  <w15:docId w15:val="{CFBC404F-2F95-46E3-AC7C-B5EB8102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33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2024-10-13T13:45:00Z</dcterms:created>
  <dcterms:modified xsi:type="dcterms:W3CDTF">2024-10-13T14:28:00Z</dcterms:modified>
</cp:coreProperties>
</file>